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92d84fca-0ec9-4bd1-bf0f-9cd618bc4a3d">D55WCX7TAH37-91-224</_dlc_DocId>
    <_dlc_DocIdUrl xmlns="92d84fca-0ec9-4bd1-bf0f-9cd618bc4a3d">
      <Url>http://proyectosmm.mutuamontanesa.local/comprasmm/_layouts/DocIdRedir.aspx?ID=D55WCX7TAH37-91-224</Url>
      <Description>D55WCX7TAH37-91-224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file>

<file path=customXml/itemProps2.xml><?xml version="1.0" encoding="utf-8"?>
<ds:datastoreItem xmlns:ds="http://schemas.openxmlformats.org/officeDocument/2006/customXml" ds:itemID="{79872815-2C82-4FB4-8C4A-B452C8F80D3A}"/>
</file>

<file path=customXml/itemProps3.xml><?xml version="1.0" encoding="utf-8"?>
<ds:datastoreItem xmlns:ds="http://schemas.openxmlformats.org/officeDocument/2006/customXml" ds:itemID="{3B243262-4FEA-4742-8F45-1DCB6B1CBB0F}"/>
</file>

<file path=customXml/itemProps4.xml><?xml version="1.0" encoding="utf-8"?>
<ds:datastoreItem xmlns:ds="http://schemas.openxmlformats.org/officeDocument/2006/customXml" ds:itemID="{58E9687F-8EC7-45A9-8C39-82AEB640CCA8}"/>
</file>

<file path=customXml/itemProps5.xml><?xml version="1.0" encoding="utf-8"?>
<ds:datastoreItem xmlns:ds="http://schemas.openxmlformats.org/officeDocument/2006/customXml" ds:itemID="{0EC65E6A-1878-495D-B2B1-5636C69194F8}"/>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0x0101004AF95BCE5B083F41879D8CB7F71A3462</vt:lpwstr>
  </property>
  <property fmtid="{D5CDD505-2E9C-101B-9397-08002B2CF9AE}" pid="3" name="_dlc_DocIdItemGuid">
    <vt:lpwstr>a2972279-0f8c-4c53-8faa-5b35a3bbe08e</vt:lpwstr>
  </property>
</Properties>
</file>